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C9304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LEES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030C4F0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Whitington</w:t>
      </w:r>
      <w:proofErr w:type="spellEnd"/>
      <w:r>
        <w:rPr>
          <w:rFonts w:ascii="Times New Roman" w:hAnsi="Times New Roman" w:cs="Times New Roman"/>
        </w:rPr>
        <w:t>, Derbyshire. Yeoman.</w:t>
      </w:r>
    </w:p>
    <w:p w14:paraId="4A0005C7" w14:textId="77777777" w:rsidR="002101E2" w:rsidRDefault="002101E2" w:rsidP="002101E2">
      <w:pPr>
        <w:rPr>
          <w:rFonts w:ascii="Times New Roman" w:hAnsi="Times New Roman" w:cs="Times New Roman"/>
        </w:rPr>
      </w:pPr>
    </w:p>
    <w:p w14:paraId="7DEA6DEB" w14:textId="77777777" w:rsidR="002101E2" w:rsidRDefault="002101E2" w:rsidP="002101E2">
      <w:pPr>
        <w:rPr>
          <w:rFonts w:ascii="Times New Roman" w:hAnsi="Times New Roman" w:cs="Times New Roman"/>
        </w:rPr>
      </w:pPr>
    </w:p>
    <w:p w14:paraId="2587CD47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Matilda Willoughby(q.v.) and John </w:t>
      </w:r>
      <w:proofErr w:type="spellStart"/>
      <w:r>
        <w:rPr>
          <w:rFonts w:ascii="Times New Roman" w:hAnsi="Times New Roman" w:cs="Times New Roman"/>
        </w:rPr>
        <w:t>Etton</w:t>
      </w:r>
      <w:proofErr w:type="spellEnd"/>
      <w:r>
        <w:rPr>
          <w:rFonts w:ascii="Times New Roman" w:hAnsi="Times New Roman" w:cs="Times New Roman"/>
        </w:rPr>
        <w:t>(q.v.) brought a plaint of debt against</w:t>
      </w:r>
    </w:p>
    <w:p w14:paraId="65DAEED6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John Foxe of Coal Aston(q.v.).</w:t>
      </w:r>
    </w:p>
    <w:p w14:paraId="1B0983FA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718C770" w14:textId="77777777" w:rsidR="002101E2" w:rsidRDefault="002101E2" w:rsidP="002101E2">
      <w:pPr>
        <w:rPr>
          <w:rFonts w:ascii="Times New Roman" w:hAnsi="Times New Roman" w:cs="Times New Roman"/>
        </w:rPr>
      </w:pPr>
    </w:p>
    <w:p w14:paraId="6CA807AD" w14:textId="77777777" w:rsidR="002101E2" w:rsidRDefault="002101E2" w:rsidP="002101E2">
      <w:pPr>
        <w:rPr>
          <w:rFonts w:ascii="Times New Roman" w:hAnsi="Times New Roman" w:cs="Times New Roman"/>
        </w:rPr>
      </w:pPr>
    </w:p>
    <w:p w14:paraId="053B5896" w14:textId="77777777" w:rsidR="002101E2" w:rsidRDefault="002101E2" w:rsidP="0021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2019</w:t>
      </w:r>
    </w:p>
    <w:p w14:paraId="579AC3EF" w14:textId="77777777" w:rsidR="006B2F86" w:rsidRPr="00E71FC3" w:rsidRDefault="002101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6E035" w14:textId="77777777" w:rsidR="002101E2" w:rsidRDefault="002101E2" w:rsidP="00E71FC3">
      <w:r>
        <w:separator/>
      </w:r>
    </w:p>
  </w:endnote>
  <w:endnote w:type="continuationSeparator" w:id="0">
    <w:p w14:paraId="5BA91AEC" w14:textId="77777777" w:rsidR="002101E2" w:rsidRDefault="002101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8D5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B9299" w14:textId="77777777" w:rsidR="002101E2" w:rsidRDefault="002101E2" w:rsidP="00E71FC3">
      <w:r>
        <w:separator/>
      </w:r>
    </w:p>
  </w:footnote>
  <w:footnote w:type="continuationSeparator" w:id="0">
    <w:p w14:paraId="78D9D0EF" w14:textId="77777777" w:rsidR="002101E2" w:rsidRDefault="002101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E2"/>
    <w:rsid w:val="001A7C09"/>
    <w:rsid w:val="002101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5B219"/>
  <w15:chartTrackingRefBased/>
  <w15:docId w15:val="{D1B11A47-0A2A-48F6-A00D-B99D495A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1E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01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2019-05-29T19:58:00Z</dcterms:created>
  <dcterms:modified xsi:type="dcterms:W3CDTF">2019-05-29T19:59:00Z</dcterms:modified>
</cp:coreProperties>
</file>